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892662" w14:textId="77777777" w:rsidR="000C350D" w:rsidRDefault="000C350D" w:rsidP="000C35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GILBERT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fl.1427)</w:t>
      </w:r>
    </w:p>
    <w:p w14:paraId="76924501" w14:textId="77777777" w:rsidR="000C350D" w:rsidRDefault="000C350D" w:rsidP="000C350D">
      <w:pPr>
        <w:pStyle w:val="NoSpacing"/>
        <w:rPr>
          <w:rFonts w:cs="Times New Roman"/>
          <w:szCs w:val="24"/>
        </w:rPr>
      </w:pPr>
    </w:p>
    <w:p w14:paraId="646E3B89" w14:textId="77777777" w:rsidR="000C350D" w:rsidRDefault="000C350D" w:rsidP="000C350D">
      <w:pPr>
        <w:pStyle w:val="NoSpacing"/>
        <w:rPr>
          <w:rFonts w:cs="Times New Roman"/>
          <w:szCs w:val="24"/>
        </w:rPr>
      </w:pPr>
    </w:p>
    <w:p w14:paraId="73EEE07E" w14:textId="77777777" w:rsidR="000C350D" w:rsidRDefault="000C350D" w:rsidP="000C35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1427</w:t>
      </w:r>
      <w:r>
        <w:rPr>
          <w:rFonts w:cs="Times New Roman"/>
          <w:szCs w:val="24"/>
        </w:rPr>
        <w:tab/>
        <w:t xml:space="preserve">She made a plaint of debt against Robert </w:t>
      </w:r>
      <w:proofErr w:type="spellStart"/>
      <w:r>
        <w:rPr>
          <w:rFonts w:cs="Times New Roman"/>
          <w:szCs w:val="24"/>
        </w:rPr>
        <w:t>Kemerton</w:t>
      </w:r>
      <w:proofErr w:type="spellEnd"/>
      <w:r>
        <w:rPr>
          <w:rFonts w:cs="Times New Roman"/>
          <w:szCs w:val="24"/>
        </w:rPr>
        <w:t xml:space="preserve"> of Gloucester(q.v.)</w:t>
      </w:r>
    </w:p>
    <w:p w14:paraId="2E2726EE" w14:textId="77777777" w:rsidR="000C350D" w:rsidRDefault="000C350D" w:rsidP="000C35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his wife, Joan(q.v.), as the executors of John </w:t>
      </w:r>
      <w:proofErr w:type="spellStart"/>
      <w:r>
        <w:rPr>
          <w:rFonts w:cs="Times New Roman"/>
          <w:szCs w:val="24"/>
        </w:rPr>
        <w:t>Saundres</w:t>
      </w:r>
      <w:proofErr w:type="spellEnd"/>
      <w:r>
        <w:rPr>
          <w:rFonts w:cs="Times New Roman"/>
          <w:szCs w:val="24"/>
        </w:rPr>
        <w:t xml:space="preserve"> of Gloucester(q.v.).</w:t>
      </w:r>
    </w:p>
    <w:p w14:paraId="2F0D3454" w14:textId="77777777" w:rsidR="000C350D" w:rsidRDefault="000C350D" w:rsidP="000C35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57883">
          <w:rPr>
            <w:rStyle w:val="Hyperlink"/>
            <w:rFonts w:cs="Times New Roman"/>
            <w:szCs w:val="24"/>
          </w:rPr>
          <w:t>https://waalt.uh.edu/index.php/CP40/664</w:t>
        </w:r>
      </w:hyperlink>
      <w:r>
        <w:rPr>
          <w:rFonts w:cs="Times New Roman"/>
          <w:szCs w:val="24"/>
        </w:rPr>
        <w:t xml:space="preserve"> )</w:t>
      </w:r>
    </w:p>
    <w:p w14:paraId="289D5960" w14:textId="77777777" w:rsidR="000C350D" w:rsidRDefault="000C350D" w:rsidP="000C350D">
      <w:pPr>
        <w:pStyle w:val="NoSpacing"/>
        <w:rPr>
          <w:rFonts w:cs="Times New Roman"/>
          <w:szCs w:val="24"/>
        </w:rPr>
      </w:pPr>
    </w:p>
    <w:p w14:paraId="377A9011" w14:textId="77777777" w:rsidR="000C350D" w:rsidRDefault="000C350D" w:rsidP="000C350D">
      <w:pPr>
        <w:pStyle w:val="NoSpacing"/>
        <w:rPr>
          <w:rFonts w:cs="Times New Roman"/>
          <w:szCs w:val="24"/>
        </w:rPr>
      </w:pPr>
    </w:p>
    <w:p w14:paraId="73F5ADFF" w14:textId="77777777" w:rsidR="000C350D" w:rsidRDefault="000C350D" w:rsidP="000C35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May 2024</w:t>
      </w:r>
    </w:p>
    <w:p w14:paraId="012717F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CCEDA2" w14:textId="77777777" w:rsidR="000C350D" w:rsidRDefault="000C350D" w:rsidP="009139A6">
      <w:r>
        <w:separator/>
      </w:r>
    </w:p>
  </w:endnote>
  <w:endnote w:type="continuationSeparator" w:id="0">
    <w:p w14:paraId="212342E3" w14:textId="77777777" w:rsidR="000C350D" w:rsidRDefault="000C35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237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FE54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FA0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323EF3" w14:textId="77777777" w:rsidR="000C350D" w:rsidRDefault="000C350D" w:rsidP="009139A6">
      <w:r>
        <w:separator/>
      </w:r>
    </w:p>
  </w:footnote>
  <w:footnote w:type="continuationSeparator" w:id="0">
    <w:p w14:paraId="53E8544F" w14:textId="77777777" w:rsidR="000C350D" w:rsidRDefault="000C35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3D13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C6BC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86CD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50D"/>
    <w:rsid w:val="000666E0"/>
    <w:rsid w:val="000C350D"/>
    <w:rsid w:val="002510B7"/>
    <w:rsid w:val="00270799"/>
    <w:rsid w:val="005C130B"/>
    <w:rsid w:val="00826F5C"/>
    <w:rsid w:val="009139A6"/>
    <w:rsid w:val="009411C2"/>
    <w:rsid w:val="009448BB"/>
    <w:rsid w:val="00947624"/>
    <w:rsid w:val="009D4751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9C252"/>
  <w15:chartTrackingRefBased/>
  <w15:docId w15:val="{F7310F87-6DC3-460D-A487-0B7711CCD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C35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2024-05-19T11:16:00Z</dcterms:created>
  <dcterms:modified xsi:type="dcterms:W3CDTF">2024-05-19T11:16:00Z</dcterms:modified>
</cp:coreProperties>
</file>